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84A1E" w14:textId="118E7F54" w:rsidR="00BA00AB" w:rsidRDefault="009E25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WARCOP</w:t>
      </w:r>
      <w:r>
        <w:rPr>
          <w:rFonts w:ascii="Times New Roman" w:hAnsi="Times New Roman" w:cs="Times New Roman"/>
          <w:sz w:val="24"/>
          <w:szCs w:val="24"/>
        </w:rPr>
        <w:t xml:space="preserve">      (fl.1408)</w:t>
      </w:r>
    </w:p>
    <w:p w14:paraId="22B77A2E" w14:textId="73D7072E" w:rsidR="009E25FB" w:rsidRDefault="009E25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3B7310" w14:textId="52B9F052" w:rsidR="009E25FB" w:rsidRDefault="009E25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456CE1" w14:textId="6B3135D9" w:rsidR="009E25FB" w:rsidRDefault="009E25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 Sir Walter Strickland(d.1407/8).     (H.O.C. VI pp.768-9)</w:t>
      </w:r>
    </w:p>
    <w:p w14:paraId="59EBABA9" w14:textId="4125468A" w:rsidR="009E25FB" w:rsidRDefault="009E25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0FF54C" w14:textId="7038F9FA" w:rsidR="009E25FB" w:rsidRDefault="009E25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= 3 Thomas Warcop of Lammerside, Westmoreland.   (ibid.)</w:t>
      </w:r>
    </w:p>
    <w:p w14:paraId="54DADD30" w14:textId="6B644D88" w:rsidR="009E25FB" w:rsidRDefault="009E25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FF451C" w14:textId="390AE976" w:rsidR="009E25FB" w:rsidRDefault="009E25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AB26BD" w14:textId="0ACF13D7" w:rsidR="009E25FB" w:rsidRPr="009E25FB" w:rsidRDefault="009E25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September 2021</w:t>
      </w:r>
    </w:p>
    <w:sectPr w:rsidR="009E25FB" w:rsidRPr="009E25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E281F" w14:textId="77777777" w:rsidR="009E25FB" w:rsidRDefault="009E25FB" w:rsidP="009139A6">
      <w:r>
        <w:separator/>
      </w:r>
    </w:p>
  </w:endnote>
  <w:endnote w:type="continuationSeparator" w:id="0">
    <w:p w14:paraId="4B4B2102" w14:textId="77777777" w:rsidR="009E25FB" w:rsidRDefault="009E25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274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0163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713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021C9" w14:textId="77777777" w:rsidR="009E25FB" w:rsidRDefault="009E25FB" w:rsidP="009139A6">
      <w:r>
        <w:separator/>
      </w:r>
    </w:p>
  </w:footnote>
  <w:footnote w:type="continuationSeparator" w:id="0">
    <w:p w14:paraId="454B76AD" w14:textId="77777777" w:rsidR="009E25FB" w:rsidRDefault="009E25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E3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688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F5F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5FB"/>
    <w:rsid w:val="000666E0"/>
    <w:rsid w:val="002510B7"/>
    <w:rsid w:val="005C130B"/>
    <w:rsid w:val="00826F5C"/>
    <w:rsid w:val="009139A6"/>
    <w:rsid w:val="009448BB"/>
    <w:rsid w:val="009E25F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521F5"/>
  <w15:chartTrackingRefBased/>
  <w15:docId w15:val="{09E03141-D17E-41A7-8AFC-123523BAF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2021-09-09T15:39:00Z</dcterms:created>
  <dcterms:modified xsi:type="dcterms:W3CDTF">2021-09-09T15:42:00Z</dcterms:modified>
</cp:coreProperties>
</file>